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60B60962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>
              <w:rPr>
                <w:rFonts w:ascii="Arial" w:eastAsia="Calibri" w:hAnsi="Arial" w:cs="Arial"/>
                <w:szCs w:val="22"/>
              </w:rPr>
              <w:t>3</w:t>
            </w:r>
          </w:p>
        </w:tc>
        <w:tc>
          <w:tcPr>
            <w:tcW w:w="1177" w:type="dxa"/>
          </w:tcPr>
          <w:p w14:paraId="46213A88" w14:textId="682E4509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00E494BA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hAnsi="Arial" w:cs="Arial"/>
                <w:szCs w:val="22"/>
              </w:rPr>
              <w:t>Certas Energy UK Ltd t/a Scottish Fuels</w:t>
            </w:r>
          </w:p>
        </w:tc>
        <w:tc>
          <w:tcPr>
            <w:tcW w:w="1739" w:type="dxa"/>
          </w:tcPr>
          <w:p w14:paraId="4029FA36" w14:textId="4F3EEBDE" w:rsidR="006E7C45" w:rsidRPr="006E7C45" w:rsidRDefault="00246D4C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szCs w:val="22"/>
              </w:rPr>
            </w:pPr>
            <w:r w:rsidRPr="00246D4C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  <w:tc>
          <w:tcPr>
            <w:tcW w:w="2447" w:type="dxa"/>
          </w:tcPr>
          <w:p w14:paraId="2570AE41" w14:textId="7BE1AB54" w:rsidR="006E7C45" w:rsidRPr="006E7C45" w:rsidRDefault="00246D4C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szCs w:val="22"/>
              </w:rPr>
            </w:pPr>
            <w:r w:rsidRPr="00246D4C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  <w:tc>
          <w:tcPr>
            <w:tcW w:w="1800" w:type="dxa"/>
          </w:tcPr>
          <w:p w14:paraId="6ED9B5C6" w14:textId="3120E875" w:rsidR="006E7C45" w:rsidRPr="006E7C45" w:rsidRDefault="00246D4C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szCs w:val="22"/>
              </w:rPr>
            </w:pPr>
            <w:r w:rsidRPr="00246D4C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15D85DD6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103</w:t>
            </w:r>
          </w:p>
        </w:tc>
        <w:tc>
          <w:tcPr>
            <w:tcW w:w="1177" w:type="dxa"/>
          </w:tcPr>
          <w:p w14:paraId="5D5F9E88" w14:textId="6976B891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</w:rPr>
              <w:t>ULS PETROL</w:t>
            </w:r>
          </w:p>
        </w:tc>
        <w:tc>
          <w:tcPr>
            <w:tcW w:w="1231" w:type="dxa"/>
          </w:tcPr>
          <w:p w14:paraId="3851B195" w14:textId="107FAA91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hAnsi="Arial" w:cs="Arial"/>
                <w:sz w:val="20"/>
              </w:rPr>
              <w:t>Certas Energy UK Ltd t/a Scottish Fuels</w:t>
            </w:r>
          </w:p>
        </w:tc>
        <w:tc>
          <w:tcPr>
            <w:tcW w:w="1739" w:type="dxa"/>
          </w:tcPr>
          <w:p w14:paraId="3116635E" w14:textId="697B156E" w:rsidR="006E7C45" w:rsidRPr="006E7C45" w:rsidRDefault="00246D4C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246D4C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  <w:tc>
          <w:tcPr>
            <w:tcW w:w="2447" w:type="dxa"/>
          </w:tcPr>
          <w:p w14:paraId="42EED681" w14:textId="2C92B141" w:rsidR="006E7C45" w:rsidRPr="006E7C45" w:rsidRDefault="00246D4C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246D4C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  <w:tc>
          <w:tcPr>
            <w:tcW w:w="1800" w:type="dxa"/>
          </w:tcPr>
          <w:p w14:paraId="5FA7E608" w14:textId="2771A97F" w:rsidR="006E7C45" w:rsidRPr="006E7C45" w:rsidRDefault="00246D4C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246D4C">
              <w:rPr>
                <w:rFonts w:ascii="Arial" w:hAnsi="Arial" w:cs="Arial"/>
                <w:szCs w:val="22"/>
              </w:rPr>
              <w:t>REDACTED TEXT under FOIA Section 43 Commercial Interests.</w:t>
            </w:r>
            <w:bookmarkStart w:id="0" w:name="_GoBack"/>
            <w:bookmarkEnd w:id="0"/>
          </w:p>
        </w:tc>
      </w:tr>
    </w:tbl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D733D" w14:textId="77777777" w:rsidR="00F26054" w:rsidRDefault="00F26054">
      <w:pPr>
        <w:spacing w:after="0" w:line="20" w:lineRule="exact"/>
      </w:pPr>
    </w:p>
  </w:endnote>
  <w:endnote w:type="continuationSeparator" w:id="0">
    <w:p w14:paraId="2E92986B" w14:textId="77777777" w:rsidR="00F26054" w:rsidRDefault="00F26054">
      <w:pPr>
        <w:spacing w:after="0" w:line="20" w:lineRule="exact"/>
      </w:pPr>
    </w:p>
  </w:endnote>
  <w:endnote w:type="continuationNotice" w:id="1">
    <w:p w14:paraId="6CFA3E09" w14:textId="77777777" w:rsidR="00F26054" w:rsidRDefault="00F26054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EA615" w14:textId="77777777" w:rsidR="00F26054" w:rsidRDefault="00F26054">
      <w:pPr>
        <w:spacing w:after="0" w:line="240" w:lineRule="auto"/>
      </w:pPr>
      <w:r>
        <w:separator/>
      </w:r>
    </w:p>
  </w:footnote>
  <w:footnote w:type="continuationSeparator" w:id="0">
    <w:p w14:paraId="6F7BFF39" w14:textId="77777777" w:rsidR="00F26054" w:rsidRDefault="00F26054">
      <w:pPr>
        <w:spacing w:after="0" w:line="240" w:lineRule="auto"/>
      </w:pPr>
      <w:r>
        <w:continuationSeparator/>
      </w:r>
    </w:p>
  </w:footnote>
  <w:footnote w:type="continuationNotice" w:id="1">
    <w:p w14:paraId="778207CF" w14:textId="77777777" w:rsidR="00F26054" w:rsidRDefault="00F260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501B4D82" w14:textId="4E71FD15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3E5DB4" w:rsidRPr="003E5DB4">
      <w:t xml:space="preserve"> </w:t>
    </w:r>
    <w:r w:rsidR="003E5DB4" w:rsidRPr="003E5DB4">
      <w:rPr>
        <w:rFonts w:ascii="Arial" w:hAnsi="Arial" w:cs="Arial"/>
        <w:sz w:val="20"/>
      </w:rPr>
      <w:t>C</w:t>
    </w:r>
    <w:r w:rsidR="00207F6B" w:rsidRPr="00207F6B">
      <w:rPr>
        <w:rFonts w:ascii="Arial" w:hAnsi="Arial" w:cs="Arial"/>
        <w:sz w:val="20"/>
      </w:rPr>
      <w:t>CFU22A28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46D4C"/>
    <w:rsid w:val="00276BDF"/>
    <w:rsid w:val="002862B4"/>
    <w:rsid w:val="0029435D"/>
    <w:rsid w:val="002C1799"/>
    <w:rsid w:val="00336110"/>
    <w:rsid w:val="00352377"/>
    <w:rsid w:val="00355227"/>
    <w:rsid w:val="003E5DB4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26054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2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1D359-A015-4D71-A889-08C799B4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2022-10-28T11:43:00Z</dcterms:created>
  <dcterms:modified xsi:type="dcterms:W3CDTF">2022-10-28T11:43:00Z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